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83F" w:rsidRDefault="0077583F" w:rsidP="0077583F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FEHENRY</w:t>
      </w:r>
      <w:r>
        <w:t xml:space="preserve">    (fl.1510)</w:t>
      </w:r>
    </w:p>
    <w:p w:rsidR="0077583F" w:rsidRDefault="0077583F" w:rsidP="0077583F">
      <w:pPr>
        <w:pStyle w:val="NoSpacing"/>
      </w:pPr>
      <w:proofErr w:type="gramStart"/>
      <w:r>
        <w:t>of</w:t>
      </w:r>
      <w:proofErr w:type="gramEnd"/>
      <w:r>
        <w:t xml:space="preserve"> Sandwich, Kent. </w:t>
      </w:r>
      <w:proofErr w:type="gramStart"/>
      <w:r>
        <w:t>Priest.</w:t>
      </w:r>
      <w:proofErr w:type="gramEnd"/>
    </w:p>
    <w:p w:rsidR="0077583F" w:rsidRDefault="0077583F" w:rsidP="0077583F">
      <w:pPr>
        <w:pStyle w:val="NoSpacing"/>
      </w:pPr>
    </w:p>
    <w:p w:rsidR="0077583F" w:rsidRDefault="0077583F" w:rsidP="0077583F">
      <w:pPr>
        <w:pStyle w:val="NoSpacing"/>
      </w:pPr>
    </w:p>
    <w:p w:rsidR="0077583F" w:rsidRDefault="0077583F" w:rsidP="0077583F">
      <w:pPr>
        <w:pStyle w:val="NoSpacing"/>
      </w:pPr>
      <w:r>
        <w:tab/>
        <w:t>1510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77583F" w:rsidRDefault="0077583F" w:rsidP="0077583F">
      <w:pPr>
        <w:pStyle w:val="NoSpacing"/>
      </w:pPr>
    </w:p>
    <w:p w:rsidR="0077583F" w:rsidRDefault="0077583F" w:rsidP="0077583F">
      <w:pPr>
        <w:pStyle w:val="NoSpacing"/>
      </w:pPr>
    </w:p>
    <w:p w:rsidR="0077583F" w:rsidRDefault="0077583F" w:rsidP="0077583F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83F" w:rsidRDefault="0077583F" w:rsidP="00920DE3">
      <w:pPr>
        <w:spacing w:after="0" w:line="240" w:lineRule="auto"/>
      </w:pPr>
      <w:r>
        <w:separator/>
      </w:r>
    </w:p>
  </w:endnote>
  <w:endnote w:type="continuationSeparator" w:id="0">
    <w:p w:rsidR="0077583F" w:rsidRDefault="007758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83F" w:rsidRDefault="0077583F" w:rsidP="00920DE3">
      <w:pPr>
        <w:spacing w:after="0" w:line="240" w:lineRule="auto"/>
      </w:pPr>
      <w:r>
        <w:separator/>
      </w:r>
    </w:p>
  </w:footnote>
  <w:footnote w:type="continuationSeparator" w:id="0">
    <w:p w:rsidR="0077583F" w:rsidRDefault="007758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83F"/>
    <w:rsid w:val="00120749"/>
    <w:rsid w:val="00624CAE"/>
    <w:rsid w:val="0077583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2013-12-04T22:17:00Z</dcterms:created>
  <dcterms:modified xsi:type="dcterms:W3CDTF">2013-12-04T22:18:00Z</dcterms:modified>
</cp:coreProperties>
</file>